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BFE94B" w14:textId="77777777" w:rsidR="002040C7" w:rsidRDefault="002040C7" w:rsidP="002040C7">
      <w:pPr>
        <w:pStyle w:val="NoSpacing"/>
      </w:pPr>
      <w:r>
        <w:rPr>
          <w:u w:val="single"/>
        </w:rPr>
        <w:t>Henry CHATERTON</w:t>
      </w:r>
      <w:r>
        <w:t xml:space="preserve">   </w:t>
      </w:r>
      <w:proofErr w:type="gramStart"/>
      <w:r>
        <w:t xml:space="preserve">   (</w:t>
      </w:r>
      <w:proofErr w:type="gramEnd"/>
      <w:r>
        <w:t>fl.1459)</w:t>
      </w:r>
    </w:p>
    <w:p w14:paraId="7D65A142" w14:textId="77777777" w:rsidR="002040C7" w:rsidRDefault="002040C7" w:rsidP="002040C7">
      <w:pPr>
        <w:pStyle w:val="NoSpacing"/>
      </w:pPr>
    </w:p>
    <w:p w14:paraId="3EE857F7" w14:textId="77777777" w:rsidR="002040C7" w:rsidRDefault="002040C7" w:rsidP="002040C7">
      <w:pPr>
        <w:pStyle w:val="NoSpacing"/>
      </w:pPr>
    </w:p>
    <w:p w14:paraId="72836349" w14:textId="77777777" w:rsidR="002040C7" w:rsidRDefault="002040C7" w:rsidP="002040C7">
      <w:pPr>
        <w:pStyle w:val="NoSpacing"/>
      </w:pPr>
      <w:r>
        <w:t>25 Jan.1459</w:t>
      </w:r>
      <w:r>
        <w:tab/>
        <w:t>He was on a commission of the peace for Rutland.</w:t>
      </w:r>
    </w:p>
    <w:p w14:paraId="3584EF71" w14:textId="77777777" w:rsidR="002040C7" w:rsidRDefault="002040C7" w:rsidP="002040C7">
      <w:pPr>
        <w:pStyle w:val="NoSpacing"/>
      </w:pPr>
      <w:r>
        <w:tab/>
      </w:r>
      <w:r>
        <w:tab/>
        <w:t>(C.P.R. 1485-94 p.675)</w:t>
      </w:r>
    </w:p>
    <w:p w14:paraId="47E288B5" w14:textId="77777777" w:rsidR="002040C7" w:rsidRDefault="002040C7" w:rsidP="002040C7">
      <w:pPr>
        <w:pStyle w:val="NoSpacing"/>
      </w:pPr>
    </w:p>
    <w:p w14:paraId="58A36C9B" w14:textId="77777777" w:rsidR="002040C7" w:rsidRDefault="002040C7" w:rsidP="002040C7">
      <w:pPr>
        <w:pStyle w:val="NoSpacing"/>
      </w:pPr>
    </w:p>
    <w:p w14:paraId="108A62E2" w14:textId="77777777" w:rsidR="002040C7" w:rsidRDefault="002040C7" w:rsidP="002040C7">
      <w:pPr>
        <w:pStyle w:val="NoSpacing"/>
      </w:pPr>
      <w:r>
        <w:t>5 September 2024</w:t>
      </w:r>
    </w:p>
    <w:p w14:paraId="4B1033B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89881B" w14:textId="77777777" w:rsidR="002040C7" w:rsidRDefault="002040C7" w:rsidP="009139A6">
      <w:r>
        <w:separator/>
      </w:r>
    </w:p>
  </w:endnote>
  <w:endnote w:type="continuationSeparator" w:id="0">
    <w:p w14:paraId="2085782C" w14:textId="77777777" w:rsidR="002040C7" w:rsidRDefault="002040C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30DFD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48563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D1308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3BEE92" w14:textId="77777777" w:rsidR="002040C7" w:rsidRDefault="002040C7" w:rsidP="009139A6">
      <w:r>
        <w:separator/>
      </w:r>
    </w:p>
  </w:footnote>
  <w:footnote w:type="continuationSeparator" w:id="0">
    <w:p w14:paraId="16BF6C5E" w14:textId="77777777" w:rsidR="002040C7" w:rsidRDefault="002040C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557B2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AA173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8617F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0C7"/>
    <w:rsid w:val="000666E0"/>
    <w:rsid w:val="002040C7"/>
    <w:rsid w:val="002510B7"/>
    <w:rsid w:val="00270799"/>
    <w:rsid w:val="00550BC8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E591C3"/>
  <w15:chartTrackingRefBased/>
  <w15:docId w15:val="{D5D29C88-CDC3-4D19-B88A-D5A262666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2024-09-15T07:28:00Z</dcterms:created>
  <dcterms:modified xsi:type="dcterms:W3CDTF">2024-09-15T07:28:00Z</dcterms:modified>
</cp:coreProperties>
</file>